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2D0B6A89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0B5103">
        <w:rPr>
          <w:rFonts w:cs="Arial"/>
          <w:noProof w:val="0"/>
          <w:sz w:val="22"/>
          <w:szCs w:val="22"/>
          <w:highlight w:val="yellow"/>
        </w:rPr>
        <w:t>R1-2</w:t>
      </w:r>
      <w:r w:rsidRPr="000B5103">
        <w:rPr>
          <w:rFonts w:cs="Arial"/>
          <w:noProof w:val="0"/>
          <w:sz w:val="22"/>
          <w:szCs w:val="22"/>
          <w:highlight w:val="yellow"/>
        </w:rPr>
        <w:t>20XXXX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7910EA86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74EE34D4" w14:textId="77777777" w:rsidR="008F0576" w:rsidRPr="008F0576" w:rsidRDefault="008F0576" w:rsidP="008F0576">
      <w:pPr>
        <w:numPr>
          <w:ilvl w:val="0"/>
          <w:numId w:val="20"/>
        </w:numPr>
      </w:pPr>
      <w:r w:rsidRPr="008F0576">
        <w:t>from network perspective, the following can be assumed:</w:t>
      </w:r>
    </w:p>
    <w:p w14:paraId="716D9DC0" w14:textId="77777777" w:rsidR="008F0576" w:rsidRPr="008F0576" w:rsidRDefault="008F0576" w:rsidP="008F0576">
      <w:pPr>
        <w:numPr>
          <w:ilvl w:val="1"/>
          <w:numId w:val="20"/>
        </w:numPr>
      </w:pPr>
      <w:r w:rsidRPr="008F0576">
        <w:t>a single HARQ process for MCCH and single HARQ process for MTCH(s).</w:t>
      </w:r>
    </w:p>
    <w:p w14:paraId="1549CEF5" w14:textId="77777777" w:rsidR="008F0576" w:rsidRPr="008F0576" w:rsidRDefault="008F0576" w:rsidP="008F0576">
      <w:pPr>
        <w:numPr>
          <w:ilvl w:val="1"/>
          <w:numId w:val="20"/>
        </w:numPr>
      </w:pPr>
      <w:r w:rsidRPr="008F0576">
        <w:t xml:space="preserve">MCCH and MTCH(s) can share the same HARQ process. </w:t>
      </w:r>
    </w:p>
    <w:p w14:paraId="3393FEB5" w14:textId="3AE469FA" w:rsidR="0041641C" w:rsidRPr="00651E1E" w:rsidRDefault="008F0576" w:rsidP="008F0576">
      <w:pPr>
        <w:numPr>
          <w:ilvl w:val="0"/>
          <w:numId w:val="20"/>
        </w:numPr>
      </w:pPr>
      <w:r w:rsidRPr="008F0576">
        <w:t>from UE perspective, it is up to the UE’s implementation whether the HARQ process for MCCH and the HARQ process for MTCH is the same or different.</w:t>
      </w: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4C97B" w14:textId="77777777" w:rsidR="00563C15" w:rsidRDefault="00563C15">
      <w:pPr>
        <w:spacing w:after="0"/>
      </w:pPr>
      <w:r>
        <w:separator/>
      </w:r>
    </w:p>
  </w:endnote>
  <w:endnote w:type="continuationSeparator" w:id="0">
    <w:p w14:paraId="0CDE20B4" w14:textId="77777777" w:rsidR="00563C15" w:rsidRDefault="00563C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E8434" w14:textId="77777777" w:rsidR="00563C15" w:rsidRDefault="00563C15">
      <w:pPr>
        <w:spacing w:after="0"/>
      </w:pPr>
      <w:r>
        <w:separator/>
      </w:r>
    </w:p>
  </w:footnote>
  <w:footnote w:type="continuationSeparator" w:id="0">
    <w:p w14:paraId="1CBA2650" w14:textId="77777777" w:rsidR="00563C15" w:rsidRDefault="00563C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15</cp:revision>
  <cp:lastPrinted>2002-04-23T07:10:00Z</cp:lastPrinted>
  <dcterms:created xsi:type="dcterms:W3CDTF">2022-05-07T12:03:00Z</dcterms:created>
  <dcterms:modified xsi:type="dcterms:W3CDTF">2022-05-12T10:03:00Z</dcterms:modified>
</cp:coreProperties>
</file>